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Pr="000F3F7F" w:rsidRDefault="008F107B" w:rsidP="008F107B">
      <w:pPr>
        <w:pStyle w:val="a3"/>
        <w:jc w:val="center"/>
      </w:pPr>
      <w:r>
        <w:t>приказа</w:t>
      </w:r>
    </w:p>
    <w:p w:rsidR="000F3F7F" w:rsidRDefault="000F3F7F" w:rsidP="000F3F7F">
      <w:pPr>
        <w:pStyle w:val="3"/>
        <w:tabs>
          <w:tab w:val="left" w:pos="25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проведении конкурса на замещение вакантной должности государственной гражданской службы Российской Федерации в Инспекции Федеральной налоговой службы № 24 по г. Москве 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p w:rsidR="00090E37" w:rsidRDefault="00090E37" w:rsidP="00090E37">
      <w:pPr>
        <w:pStyle w:val="a3"/>
        <w:spacing w:after="0" w:line="100" w:lineRule="atLeast"/>
        <w:jc w:val="center"/>
        <w:rPr>
          <w:sz w:val="16"/>
          <w:szCs w:val="16"/>
        </w:rPr>
      </w:pPr>
    </w:p>
    <w:tbl>
      <w:tblPr>
        <w:tblW w:w="7834" w:type="dxa"/>
        <w:jc w:val="center"/>
        <w:tblLook w:val="01E0" w:firstRow="1" w:lastRow="1" w:firstColumn="1" w:lastColumn="1" w:noHBand="0" w:noVBand="0"/>
      </w:tblPr>
      <w:tblGrid>
        <w:gridCol w:w="851"/>
        <w:gridCol w:w="2551"/>
        <w:gridCol w:w="851"/>
        <w:gridCol w:w="3581"/>
      </w:tblGrid>
      <w:tr w:rsidR="00090E37" w:rsidTr="009C74EB">
        <w:trPr>
          <w:trHeight w:hRule="exact" w:val="397"/>
          <w:jc w:val="center"/>
        </w:trPr>
        <w:tc>
          <w:tcPr>
            <w:tcW w:w="851" w:type="dxa"/>
            <w:vAlign w:val="bottom"/>
            <w:hideMark/>
          </w:tcPr>
          <w:p w:rsidR="00090E37" w:rsidRDefault="00090E37" w:rsidP="009C74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0E37" w:rsidRDefault="00DC739B" w:rsidP="009C74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27.10.22</w:t>
            </w:r>
          </w:p>
        </w:tc>
        <w:tc>
          <w:tcPr>
            <w:tcW w:w="851" w:type="dxa"/>
            <w:vAlign w:val="bottom"/>
            <w:hideMark/>
          </w:tcPr>
          <w:p w:rsidR="00090E37" w:rsidRDefault="00090E37" w:rsidP="009C74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0E37" w:rsidRDefault="00DC739B" w:rsidP="009C74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  <w:bookmarkStart w:id="0" w:name="_GoBack"/>
            <w:bookmarkEnd w:id="0"/>
          </w:p>
        </w:tc>
      </w:tr>
    </w:tbl>
    <w:p w:rsidR="00090E37" w:rsidRPr="00BD3DDF" w:rsidRDefault="00090E37" w:rsidP="003D243C">
      <w:pPr>
        <w:pStyle w:val="a3"/>
        <w:spacing w:after="0" w:line="100" w:lineRule="atLeast"/>
        <w:jc w:val="center"/>
        <w:rPr>
          <w:sz w:val="16"/>
          <w:szCs w:val="16"/>
        </w:rPr>
      </w:pP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4"/>
        <w:gridCol w:w="2314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90E37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090E37" w:rsidP="003D243C">
            <w:pPr>
              <w:jc w:val="center"/>
            </w:pPr>
            <w:proofErr w:type="spellStart"/>
            <w:r>
              <w:t>Бинат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90E37" w:rsidP="003D243C">
            <w:pPr>
              <w:jc w:val="center"/>
            </w:pPr>
            <w:r>
              <w:t>27.10.2022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90E3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090E3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27.10.2022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Pr="00986004" w:rsidRDefault="00090E37" w:rsidP="003D243C">
            <w:pPr>
              <w:jc w:val="center"/>
            </w:pPr>
          </w:p>
        </w:tc>
      </w:tr>
      <w:tr w:rsidR="00090E3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27.10.2022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Default="00090E3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37" w:rsidRPr="00986004" w:rsidRDefault="00090E37" w:rsidP="003D243C">
            <w:pPr>
              <w:jc w:val="center"/>
            </w:pPr>
          </w:p>
        </w:tc>
      </w:tr>
    </w:tbl>
    <w:p w:rsidR="00CB5349" w:rsidRDefault="00090E37" w:rsidP="00712B88">
      <w:r>
        <w:t>Приказ на 1 листе</w:t>
      </w:r>
    </w:p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Default="00090E37" w:rsidP="00712B88"/>
    <w:p w:rsidR="00090E37" w:rsidRPr="00090E37" w:rsidRDefault="00090E37" w:rsidP="00712B88">
      <w:pPr>
        <w:rPr>
          <w:sz w:val="20"/>
          <w:szCs w:val="20"/>
        </w:rPr>
      </w:pPr>
      <w:r w:rsidRPr="00090E37">
        <w:rPr>
          <w:sz w:val="20"/>
          <w:szCs w:val="20"/>
        </w:rPr>
        <w:t>Панова О.С.</w:t>
      </w:r>
    </w:p>
    <w:p w:rsidR="00090E37" w:rsidRPr="00986004" w:rsidRDefault="00090E37" w:rsidP="00712B88">
      <w:r w:rsidRPr="00090E37">
        <w:rPr>
          <w:sz w:val="20"/>
          <w:szCs w:val="20"/>
        </w:rPr>
        <w:t>14-679</w:t>
      </w:r>
    </w:p>
    <w:sectPr w:rsidR="00090E37" w:rsidRPr="00986004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37" w:rsidRDefault="00090E37">
      <w:r>
        <w:separator/>
      </w:r>
    </w:p>
  </w:endnote>
  <w:endnote w:type="continuationSeparator" w:id="0">
    <w:p w:rsidR="00090E37" w:rsidRDefault="0009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Default="00090E3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Pr="00090E37" w:rsidRDefault="00090E37" w:rsidP="00090E37">
    <w:pPr>
      <w:pStyle w:val="a6"/>
      <w:jc w:val="center"/>
      <w:rPr>
        <w:rFonts w:ascii="Arial" w:hAnsi="Arial" w:cs="Arial"/>
        <w:sz w:val="20"/>
      </w:rPr>
    </w:pPr>
    <w:r w:rsidRPr="00090E37">
      <w:rPr>
        <w:rFonts w:ascii="Arial" w:hAnsi="Arial" w:cs="Arial"/>
        <w:sz w:val="20"/>
      </w:rPr>
      <w:t>Лист согласования сформирован -  27.10.2022.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Default="00090E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37" w:rsidRDefault="00090E37">
      <w:r>
        <w:separator/>
      </w:r>
    </w:p>
  </w:footnote>
  <w:footnote w:type="continuationSeparator" w:id="0">
    <w:p w:rsidR="00090E37" w:rsidRDefault="00090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Default="00090E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Default="00090E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37" w:rsidRDefault="00090E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E37"/>
    <w:rsid w:val="0000407B"/>
    <w:rsid w:val="00055C2D"/>
    <w:rsid w:val="00090E37"/>
    <w:rsid w:val="000C12ED"/>
    <w:rsid w:val="000D279C"/>
    <w:rsid w:val="000E73E3"/>
    <w:rsid w:val="000F251B"/>
    <w:rsid w:val="000F3F7F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2023B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C739B"/>
    <w:rsid w:val="00DD1ED8"/>
    <w:rsid w:val="00DE5125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7F43D-85BF-46B4-8B32-439FF6013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71E2"/>
    <w:pPr>
      <w:spacing w:after="120"/>
    </w:pPr>
  </w:style>
  <w:style w:type="paragraph" w:styleId="a5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33C5A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090E37"/>
    <w:rPr>
      <w:bCs/>
      <w:sz w:val="28"/>
      <w:szCs w:val="24"/>
    </w:rPr>
  </w:style>
  <w:style w:type="paragraph" w:styleId="3">
    <w:name w:val="Body Text 3"/>
    <w:basedOn w:val="a"/>
    <w:link w:val="30"/>
    <w:rsid w:val="000F3F7F"/>
    <w:pPr>
      <w:spacing w:after="120"/>
    </w:pPr>
    <w:rPr>
      <w:bCs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F3F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DD10A-BEA1-4A4C-B32C-94172B8B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4</TotalTime>
  <Pages>1</Pages>
  <Words>72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4</cp:revision>
  <cp:lastPrinted>2022-10-27T07:35:00Z</cp:lastPrinted>
  <dcterms:created xsi:type="dcterms:W3CDTF">2022-10-27T07:30:00Z</dcterms:created>
  <dcterms:modified xsi:type="dcterms:W3CDTF">2022-10-27T08:54:00Z</dcterms:modified>
</cp:coreProperties>
</file>